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51241" w14:paraId="244809A4" w14:textId="77777777" w:rsidTr="000B5287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7815D9FE" w14:textId="7C673A00" w:rsidR="00D51241" w:rsidRPr="00A94139" w:rsidRDefault="00D51241" w:rsidP="000B5287">
            <w:pPr>
              <w:pStyle w:val="RFE1Titel"/>
            </w:pPr>
            <w:r w:rsidRPr="00A94139">
              <w:t xml:space="preserve">Anlage </w:t>
            </w:r>
            <w:r w:rsidR="00A94139" w:rsidRPr="00A94139">
              <w:t>11</w:t>
            </w:r>
          </w:p>
          <w:p w14:paraId="7958D4C3" w14:textId="77777777" w:rsidR="00D51241" w:rsidRPr="00A94139" w:rsidRDefault="00D51241" w:rsidP="000B5287">
            <w:pPr>
              <w:pStyle w:val="RFE2Titeltext"/>
            </w:pPr>
          </w:p>
          <w:p w14:paraId="5FE747D5" w14:textId="77777777" w:rsidR="00D51241" w:rsidRPr="00A94139" w:rsidRDefault="00D51241" w:rsidP="000B5287">
            <w:pPr>
              <w:pStyle w:val="RFE2Titeltext"/>
            </w:pPr>
            <w:r w:rsidRPr="00A94139">
              <w:t>der Vergabeunterlagen zur Ausschreibung</w:t>
            </w:r>
          </w:p>
          <w:p w14:paraId="46BB8E1F" w14:textId="2FED8D49" w:rsidR="00D51241" w:rsidRPr="00F60EC7" w:rsidRDefault="00D51241" w:rsidP="004647C5">
            <w:pPr>
              <w:pStyle w:val="RFE2Titeltext"/>
            </w:pPr>
            <w:r w:rsidRPr="00A94139">
              <w:t>„</w:t>
            </w:r>
            <w:r w:rsidR="00A94139" w:rsidRPr="00A94139">
              <w:t>Produktion von Mailings und Lettershopleistungen für das Mailingprogramm Kinder- und Jugendgesundheit</w:t>
            </w:r>
            <w:r w:rsidRPr="00A94139">
              <w:t>“</w:t>
            </w:r>
          </w:p>
        </w:tc>
      </w:tr>
      <w:tr w:rsidR="00D51241" w14:paraId="7FE40615" w14:textId="77777777" w:rsidTr="000B5287">
        <w:trPr>
          <w:trHeight w:val="7370"/>
        </w:trPr>
        <w:tc>
          <w:tcPr>
            <w:tcW w:w="9210" w:type="dxa"/>
            <w:shd w:val="clear" w:color="auto" w:fill="auto"/>
          </w:tcPr>
          <w:p w14:paraId="7AA68BE7" w14:textId="311289B0" w:rsidR="00D51241" w:rsidRDefault="00D51241" w:rsidP="00D51241">
            <w:pPr>
              <w:pStyle w:val="RFE1Titel"/>
            </w:pPr>
            <w:r>
              <w:t>Erklärung einer Bietergemeinschaft</w:t>
            </w:r>
          </w:p>
          <w:p w14:paraId="62520704" w14:textId="77777777" w:rsidR="00D51241" w:rsidRDefault="00D51241" w:rsidP="003A5F99">
            <w:pPr>
              <w:pStyle w:val="RFE2Titeltext"/>
            </w:pPr>
            <w:r>
              <w:t>(</w:t>
            </w:r>
            <w:r w:rsidR="003A5F99">
              <w:t>ggf.</w:t>
            </w:r>
            <w:r>
              <w:t xml:space="preserve"> </w:t>
            </w:r>
            <w:r w:rsidRPr="00F60EC7">
              <w:t>vom Bieter einzureichen)</w:t>
            </w:r>
          </w:p>
        </w:tc>
      </w:tr>
    </w:tbl>
    <w:p w14:paraId="69CA4777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1024998B" w14:textId="389B8994" w:rsidR="00F33156" w:rsidRDefault="00F33156" w:rsidP="00F33156">
      <w:pPr>
        <w:pStyle w:val="RFE1Titel"/>
      </w:pPr>
      <w:r>
        <w:lastRenderedPageBreak/>
        <w:t>Erklärung einer Bietergemeinschaft</w:t>
      </w:r>
    </w:p>
    <w:p w14:paraId="67231FE4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498B6916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6AC7F45F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044B431E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565A8C5F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13F6D4E1" w14:textId="77777777" w:rsidR="00D51241" w:rsidRDefault="00D51241" w:rsidP="00D51241">
      <w:pPr>
        <w:pStyle w:val="RFEText115"/>
      </w:pPr>
    </w:p>
    <w:p w14:paraId="7F5172A8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47B2C914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A89CB3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90810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01BD6BEE" w14:textId="77777777" w:rsidTr="002F0AF7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D8CE72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BE83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0F1ADF90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E22FB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ABA0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EE4CDE9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FF40E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8A21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13320A5E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BC26C8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6E8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01C46197" w14:textId="77777777" w:rsidR="00D51241" w:rsidRDefault="00D51241" w:rsidP="00D51241">
      <w:pPr>
        <w:pStyle w:val="RFEText115"/>
      </w:pPr>
    </w:p>
    <w:p w14:paraId="65E07C20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4E06718F" w14:textId="77777777" w:rsidTr="002F0AF7">
        <w:tc>
          <w:tcPr>
            <w:tcW w:w="9080" w:type="dxa"/>
            <w:gridSpan w:val="2"/>
            <w:shd w:val="clear" w:color="auto" w:fill="D9D9D9"/>
          </w:tcPr>
          <w:p w14:paraId="7006C026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4F818E50" w14:textId="77777777" w:rsidTr="002F0AF7">
        <w:tc>
          <w:tcPr>
            <w:tcW w:w="2132" w:type="dxa"/>
            <w:shd w:val="clear" w:color="auto" w:fill="D9D9D9"/>
          </w:tcPr>
          <w:p w14:paraId="683F493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5EE9EEF8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0098C6C" w14:textId="77777777" w:rsidTr="002F0AF7">
        <w:tc>
          <w:tcPr>
            <w:tcW w:w="2132" w:type="dxa"/>
            <w:shd w:val="clear" w:color="auto" w:fill="D9D9D9"/>
          </w:tcPr>
          <w:p w14:paraId="383D7452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28A43ECA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5C14A99" w14:textId="77777777" w:rsidTr="002F0AF7">
        <w:tc>
          <w:tcPr>
            <w:tcW w:w="2132" w:type="dxa"/>
            <w:shd w:val="clear" w:color="auto" w:fill="D9D9D9"/>
          </w:tcPr>
          <w:p w14:paraId="495CD82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09DE71D2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1CB07AF" w14:textId="77777777" w:rsidTr="002F0AF7">
        <w:tc>
          <w:tcPr>
            <w:tcW w:w="2132" w:type="dxa"/>
            <w:shd w:val="clear" w:color="auto" w:fill="D9D9D9"/>
          </w:tcPr>
          <w:p w14:paraId="5357AA18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652544BE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44F2BC89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2F37A631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04EF7827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71E1152E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62F67B92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24EF859B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13E53E90" w14:textId="77777777" w:rsidR="00D51241" w:rsidRDefault="00D51241" w:rsidP="00F33156">
      <w:pPr>
        <w:pStyle w:val="RFEText12berschrift"/>
      </w:pPr>
    </w:p>
    <w:p w14:paraId="5C9DD714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1C7CE9B1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0005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8CEA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E6F5446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E85D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3969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79F2B6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E72F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C352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9D8A8DD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051101F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0E438D8" w14:textId="77777777" w:rsidR="00F33156" w:rsidRDefault="00F33156" w:rsidP="000B5287">
            <w:pPr>
              <w:pStyle w:val="RFEText100"/>
            </w:pPr>
          </w:p>
          <w:p w14:paraId="2E65B087" w14:textId="77777777" w:rsidR="00D51241" w:rsidRDefault="00D51241" w:rsidP="000B5287">
            <w:pPr>
              <w:pStyle w:val="RFEText100"/>
            </w:pPr>
          </w:p>
          <w:p w14:paraId="0E3200C4" w14:textId="77777777" w:rsidR="00F33156" w:rsidRDefault="00F33156" w:rsidP="000B5287">
            <w:pPr>
              <w:pStyle w:val="RFEText100"/>
            </w:pPr>
          </w:p>
          <w:p w14:paraId="2F540AE3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46327C55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27D2F3EA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762E2B2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1260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D9D2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1F1B23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27AD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F8E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CA532CF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F591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780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E9777E4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789B0BF5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F26B142" w14:textId="77777777" w:rsidR="00F33156" w:rsidRDefault="00F33156" w:rsidP="000B5287">
            <w:pPr>
              <w:pStyle w:val="RFEText100"/>
            </w:pPr>
          </w:p>
          <w:p w14:paraId="3A6B2989" w14:textId="77777777" w:rsidR="00D51241" w:rsidRDefault="00D51241" w:rsidP="000B5287">
            <w:pPr>
              <w:pStyle w:val="RFEText100"/>
            </w:pPr>
          </w:p>
          <w:p w14:paraId="3C2550A6" w14:textId="77777777" w:rsidR="00F33156" w:rsidRDefault="00F33156" w:rsidP="000B5287">
            <w:pPr>
              <w:pStyle w:val="RFEText100"/>
            </w:pPr>
          </w:p>
          <w:p w14:paraId="7E93CF03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077996B6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73DF535F" w14:textId="77777777" w:rsidR="00D51241" w:rsidRDefault="00D51241" w:rsidP="00F33156">
      <w:pPr>
        <w:pStyle w:val="RFEText12berschrift"/>
      </w:pPr>
    </w:p>
    <w:p w14:paraId="598E52C7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440A9274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2B6086E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5723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C23E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521EBF4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6FF0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151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EE01EF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B122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0F63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F158063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07117C9C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44E61A61" w14:textId="77777777" w:rsidR="00F33156" w:rsidRDefault="00F33156" w:rsidP="000B5287">
            <w:pPr>
              <w:pStyle w:val="RFEText100"/>
            </w:pPr>
          </w:p>
          <w:p w14:paraId="4A8ECD6F" w14:textId="77777777" w:rsidR="00D51241" w:rsidRDefault="00D51241" w:rsidP="000B5287">
            <w:pPr>
              <w:pStyle w:val="RFEText100"/>
            </w:pPr>
          </w:p>
          <w:p w14:paraId="636BFF20" w14:textId="77777777" w:rsidR="00F33156" w:rsidRDefault="00F33156" w:rsidP="000B5287">
            <w:pPr>
              <w:pStyle w:val="RFEText100"/>
            </w:pPr>
          </w:p>
          <w:p w14:paraId="41276CBB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20831050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56EB4010" w14:textId="77777777" w:rsidR="00F33156" w:rsidRDefault="00F33156" w:rsidP="00F33156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209816A0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8772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EDE3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23EF4E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C6F4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356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F014F6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3F9F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6F1C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1EEEB75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050E2AA" w14:textId="77777777" w:rsidR="00F33156" w:rsidRDefault="00F33156" w:rsidP="000B5287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5A14541F" w14:textId="77777777" w:rsidR="00F33156" w:rsidRDefault="00F33156" w:rsidP="000B5287">
            <w:pPr>
              <w:pStyle w:val="RFEText100"/>
            </w:pPr>
          </w:p>
          <w:p w14:paraId="58EC0439" w14:textId="77777777" w:rsidR="00D51241" w:rsidRDefault="00D51241" w:rsidP="000B5287">
            <w:pPr>
              <w:pStyle w:val="RFEText100"/>
            </w:pPr>
          </w:p>
          <w:p w14:paraId="716AEC2D" w14:textId="77777777" w:rsidR="00F33156" w:rsidRDefault="00F33156" w:rsidP="000B5287">
            <w:pPr>
              <w:pStyle w:val="RFEText100"/>
            </w:pPr>
          </w:p>
          <w:p w14:paraId="2DF362A6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6D1C4E26" w14:textId="77777777" w:rsidR="00F33156" w:rsidRDefault="00F33156" w:rsidP="00D51241">
            <w:pPr>
              <w:pStyle w:val="RFEText100"/>
            </w:pPr>
            <w:r>
              <w:t xml:space="preserve">Ort, Datum, Unterschrift und </w:t>
            </w:r>
            <w:r w:rsidR="00D51241">
              <w:t>Firmens</w:t>
            </w:r>
            <w:r>
              <w:t>tempel</w:t>
            </w:r>
          </w:p>
        </w:tc>
      </w:tr>
    </w:tbl>
    <w:p w14:paraId="75CBD7D2" w14:textId="77777777" w:rsidR="00F33156" w:rsidRDefault="00F33156" w:rsidP="00D51241">
      <w:pPr>
        <w:pStyle w:val="RFEText115"/>
      </w:pPr>
    </w:p>
    <w:sectPr w:rsidR="00F3315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863C" w14:textId="77777777" w:rsidR="00A94139" w:rsidRDefault="00A94139" w:rsidP="00D51241">
      <w:r>
        <w:separator/>
      </w:r>
    </w:p>
  </w:endnote>
  <w:endnote w:type="continuationSeparator" w:id="0">
    <w:p w14:paraId="2E2D03EF" w14:textId="77777777" w:rsidR="00A94139" w:rsidRDefault="00A94139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C4A1C" w14:textId="77777777" w:rsidR="00A94139" w:rsidRDefault="00A94139" w:rsidP="00D51241">
      <w:r>
        <w:separator/>
      </w:r>
    </w:p>
  </w:footnote>
  <w:footnote w:type="continuationSeparator" w:id="0">
    <w:p w14:paraId="1386AC7D" w14:textId="77777777" w:rsidR="00A94139" w:rsidRDefault="00A94139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A94139" w14:paraId="722BA280" w14:textId="77777777" w:rsidTr="00417691">
      <w:trPr>
        <w:trHeight w:val="149"/>
      </w:trPr>
      <w:tc>
        <w:tcPr>
          <w:tcW w:w="250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4E9EAD4A" w14:textId="77777777" w:rsidR="00A94139" w:rsidRDefault="00A94139" w:rsidP="00A94139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  <w:bookmarkStart w:id="0" w:name="_Hlk225149092"/>
          <w:r>
            <w:rPr>
              <w:rFonts w:cs="Arial"/>
              <w:spacing w:val="-1"/>
              <w:sz w:val="16"/>
              <w:szCs w:val="16"/>
            </w:rPr>
            <w:t>AOK-System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386ABEEF" w14:textId="77777777" w:rsidR="00A94139" w:rsidRDefault="00A94139" w:rsidP="00A94139">
          <w:pPr>
            <w:jc w:val="center"/>
            <w:rPr>
              <w:spacing w:val="-1"/>
              <w:sz w:val="16"/>
            </w:rPr>
          </w:pPr>
        </w:p>
      </w:tc>
    </w:tr>
    <w:tr w:rsidR="00A94139" w14:paraId="57D62878" w14:textId="77777777" w:rsidTr="00417691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F05F3E0" w14:textId="32A77EDC" w:rsidR="00A94139" w:rsidRPr="00CB19C0" w:rsidRDefault="00A94139" w:rsidP="00A94139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b/>
              <w:spacing w:val="-1"/>
              <w:sz w:val="16"/>
              <w:szCs w:val="16"/>
            </w:rPr>
          </w:pPr>
          <w:r>
            <w:rPr>
              <w:rFonts w:cs="Arial"/>
              <w:spacing w:val="-1"/>
              <w:sz w:val="16"/>
              <w:szCs w:val="16"/>
            </w:rPr>
            <w:t>Anlage 11: Erklärung einer Bietergemeinschaft zur Ausschreibung „</w:t>
          </w:r>
          <w:r w:rsidRPr="00AB7534">
            <w:rPr>
              <w:rFonts w:cs="Arial"/>
              <w:spacing w:val="-1"/>
              <w:sz w:val="16"/>
              <w:szCs w:val="16"/>
            </w:rPr>
            <w:t>Produktion von Mailings und Lettershopleistungen</w:t>
          </w:r>
          <w:r>
            <w:rPr>
              <w:rFonts w:cs="Arial"/>
              <w:spacing w:val="-1"/>
              <w:sz w:val="16"/>
              <w:szCs w:val="16"/>
            </w:rPr>
            <w:t xml:space="preserve"> für das Mailingprogramm Kinder- und Jugendgesundheit“</w:t>
          </w:r>
          <w:r>
            <w:rPr>
              <w:b/>
              <w:color w:val="000000"/>
              <w:sz w:val="36"/>
              <w:szCs w:val="40"/>
              <w:lang w:eastAsia="en-US"/>
            </w:rPr>
            <w:t xml:space="preserve"> </w:t>
          </w:r>
        </w:p>
        <w:p w14:paraId="72699716" w14:textId="77777777" w:rsidR="00A94139" w:rsidRDefault="00A94139" w:rsidP="00A94139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</w:p>
      </w:tc>
    </w:tr>
    <w:bookmarkEnd w:id="0"/>
  </w:tbl>
  <w:p w14:paraId="4239BDB2" w14:textId="77777777" w:rsidR="00D51241" w:rsidRPr="00A94139" w:rsidRDefault="00D51241" w:rsidP="00A941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77461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YtR/Jpt/ANBocmp1AVG7v5DIYNDhD8tpxBQyts/HDJXudcSYOweihNw/eqnPUrNB7B3ZCnaLVhrTID5+PH4+KA==" w:salt="zFelv31sEQZ6Anr2EGKx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39"/>
    <w:rsid w:val="000B5287"/>
    <w:rsid w:val="000E4E12"/>
    <w:rsid w:val="00145BCD"/>
    <w:rsid w:val="001B15A0"/>
    <w:rsid w:val="002445EF"/>
    <w:rsid w:val="002F0AF7"/>
    <w:rsid w:val="003A5F99"/>
    <w:rsid w:val="003D05E6"/>
    <w:rsid w:val="004647C5"/>
    <w:rsid w:val="007C26BE"/>
    <w:rsid w:val="007D20E1"/>
    <w:rsid w:val="007F443B"/>
    <w:rsid w:val="00810533"/>
    <w:rsid w:val="009268C8"/>
    <w:rsid w:val="00983700"/>
    <w:rsid w:val="00A42843"/>
    <w:rsid w:val="00A92EAB"/>
    <w:rsid w:val="00A94139"/>
    <w:rsid w:val="00AB286A"/>
    <w:rsid w:val="00B23C63"/>
    <w:rsid w:val="00BB2B79"/>
    <w:rsid w:val="00CD313C"/>
    <w:rsid w:val="00D51241"/>
    <w:rsid w:val="00D7769F"/>
    <w:rsid w:val="00E543EC"/>
    <w:rsid w:val="00F03551"/>
    <w:rsid w:val="00F3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BB505"/>
  <w15:chartTrackingRefBased/>
  <w15:docId w15:val="{24D8C00E-33C5-4B2B-9077-74328BCD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Druck\02%20Vergabeunterlagen\01_Mustervorlagen\xx%20Erkl&#228;rung%20Bietergemeinschaft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Erklärung Bietergemeinschaft</Template>
  <TotalTime>0</TotalTime>
  <Pages>4</Pages>
  <Words>404</Words>
  <Characters>2715</Characters>
  <Application>Microsoft Office Word</Application>
  <DocSecurity>0</DocSecurity>
  <Lines>135</Lines>
  <Paragraphs>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Baer, Kathleen</cp:lastModifiedBy>
  <cp:revision>3</cp:revision>
  <dcterms:created xsi:type="dcterms:W3CDTF">2026-04-22T06:35:00Z</dcterms:created>
  <dcterms:modified xsi:type="dcterms:W3CDTF">2026-04-22T06:35:00Z</dcterms:modified>
</cp:coreProperties>
</file>